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3D16F622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D372D1">
        <w:rPr>
          <w:rStyle w:val="FontStyle32"/>
          <w:rFonts w:ascii="Arial" w:hAnsi="Arial" w:cs="Arial"/>
          <w:b w:val="0"/>
          <w:noProof/>
          <w:sz w:val="22"/>
          <w:szCs w:val="22"/>
        </w:rPr>
        <w:t>4 września 2026</w: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20698069" w:rsidR="004B1768" w:rsidRPr="004D3791" w:rsidRDefault="0016227E" w:rsidP="002C177E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PKN/2/00</w:t>
      </w:r>
      <w:r w:rsidR="006729C0">
        <w:rPr>
          <w:rFonts w:ascii="Arial" w:hAnsi="Arial" w:cs="Arial"/>
          <w:b/>
          <w:bCs/>
          <w:spacing w:val="-10"/>
          <w:sz w:val="22"/>
          <w:szCs w:val="22"/>
        </w:rPr>
        <w:t>3</w:t>
      </w:r>
      <w:r w:rsidR="00D372D1">
        <w:rPr>
          <w:rFonts w:ascii="Arial" w:hAnsi="Arial" w:cs="Arial"/>
          <w:b/>
          <w:bCs/>
          <w:spacing w:val="-10"/>
          <w:sz w:val="22"/>
          <w:szCs w:val="22"/>
        </w:rPr>
        <w:t>3387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229D036C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Default="008E2704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D04A5F5" w14:textId="7F6EA8DB" w:rsidR="006729C0" w:rsidRDefault="00D372D1" w:rsidP="006729C0">
      <w:pPr>
        <w:pStyle w:val="Teksttreci0"/>
        <w:spacing w:after="120" w:line="278" w:lineRule="auto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D372D1">
        <w:rPr>
          <w:rFonts w:ascii="Arial" w:eastAsia="Arial Unicode MS" w:hAnsi="Arial" w:cs="Arial"/>
          <w:b/>
          <w:sz w:val="22"/>
          <w:szCs w:val="22"/>
        </w:rPr>
        <w:t>Zakup wraz z dostawą 6 sztuk ekspresów Fresco X75</w:t>
      </w:r>
    </w:p>
    <w:p w14:paraId="02C1F252" w14:textId="77777777" w:rsidR="00D372D1" w:rsidRDefault="00D372D1" w:rsidP="006729C0">
      <w:pPr>
        <w:pStyle w:val="Teksttreci0"/>
        <w:spacing w:after="120" w:line="278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072935A" w14:textId="72AA1F2B" w:rsidR="0016227E" w:rsidRPr="004D379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BA1A45">
        <w:rPr>
          <w:rFonts w:ascii="Arial" w:hAnsi="Arial" w:cs="Arial"/>
          <w:color w:val="000000"/>
          <w:sz w:val="22"/>
          <w:szCs w:val="22"/>
        </w:rPr>
        <w:t>ORLEN S.A.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8E2704">
        <w:rPr>
          <w:rFonts w:ascii="Arial" w:hAnsi="Arial" w:cs="Arial"/>
          <w:color w:val="000000"/>
          <w:sz w:val="22"/>
          <w:szCs w:val="22"/>
        </w:rPr>
        <w:t>jednorazowej OWZ</w:t>
      </w:r>
      <w:r w:rsidR="008E2704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214578" w:rsidRDefault="0016227E" w:rsidP="00214578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214578">
        <w:rPr>
          <w:rFonts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214578">
        <w:rPr>
          <w:rFonts w:cs="Arial"/>
          <w:color w:val="000000"/>
          <w:sz w:val="22"/>
          <w:szCs w:val="22"/>
        </w:rPr>
        <w:t xml:space="preserve"> </w:t>
      </w:r>
      <w:r w:rsidRPr="00214578">
        <w:rPr>
          <w:rFonts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074D77D" w14:textId="6D5FA85E" w:rsidR="004D3791" w:rsidRDefault="00D4051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D372D1" w:rsidRPr="00D372D1">
        <w:rPr>
          <w:rFonts w:cs="Arial"/>
          <w:color w:val="000000"/>
          <w:sz w:val="22"/>
          <w:szCs w:val="22"/>
        </w:rPr>
        <w:t>Zakup wraz z dostawą 6 sztuk ekspresów Fresco X75</w:t>
      </w:r>
      <w:r w:rsidR="00B02235" w:rsidRPr="00B02235">
        <w:rPr>
          <w:rFonts w:cs="Arial"/>
          <w:color w:val="000000"/>
          <w:sz w:val="22"/>
          <w:szCs w:val="22"/>
        </w:rPr>
        <w:t>.</w:t>
      </w:r>
      <w:r w:rsidR="00B02235">
        <w:rPr>
          <w:rFonts w:cs="Arial"/>
          <w:color w:val="000000"/>
          <w:sz w:val="22"/>
          <w:szCs w:val="22"/>
        </w:rPr>
        <w:t xml:space="preserve"> </w:t>
      </w:r>
      <w:r w:rsidR="007303DB">
        <w:rPr>
          <w:rFonts w:cs="Arial"/>
          <w:color w:val="000000"/>
          <w:sz w:val="22"/>
          <w:szCs w:val="22"/>
        </w:rPr>
        <w:t>Miejsce realizacji dostawy -  Płock.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4D3791">
        <w:rPr>
          <w:rFonts w:cs="Arial"/>
          <w:color w:val="000000"/>
          <w:sz w:val="22"/>
          <w:szCs w:val="22"/>
        </w:rPr>
        <w:t>specyfikacja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r w:rsidR="00EA79FB">
        <w:rPr>
          <w:rFonts w:cs="Arial"/>
          <w:color w:val="000000"/>
          <w:sz w:val="22"/>
          <w:szCs w:val="22"/>
        </w:rPr>
        <w:t xml:space="preserve">techniczna, </w:t>
      </w:r>
      <w:r w:rsidR="001D1FFD" w:rsidRPr="004D3791">
        <w:rPr>
          <w:rFonts w:cs="Arial"/>
          <w:color w:val="000000"/>
          <w:sz w:val="22"/>
          <w:szCs w:val="22"/>
        </w:rPr>
        <w:t xml:space="preserve">stanowiąca </w:t>
      </w:r>
      <w:r w:rsidR="001D1FFD"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5613B3">
        <w:rPr>
          <w:rFonts w:cs="Arial"/>
          <w:b/>
          <w:color w:val="000000"/>
          <w:sz w:val="22"/>
          <w:szCs w:val="22"/>
        </w:rPr>
        <w:t>1</w:t>
      </w:r>
      <w:r w:rsidR="001D1FFD" w:rsidRPr="004D3791">
        <w:rPr>
          <w:rFonts w:cs="Arial"/>
          <w:color w:val="000000"/>
          <w:sz w:val="22"/>
          <w:szCs w:val="22"/>
        </w:rPr>
        <w:t xml:space="preserve"> 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0D7B949B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lastRenderedPageBreak/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578F6150" w14:textId="77777777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083F4F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FC1B32">
        <w:rPr>
          <w:rFonts w:cs="Arial"/>
          <w:b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1F0095DF" w14:textId="77777777" w:rsidR="00F038E9" w:rsidRPr="00533D82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</w:p>
    <w:p w14:paraId="073AB63E" w14:textId="77777777" w:rsidR="007303DB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C1B32" w:rsidRPr="00F038E9">
        <w:rPr>
          <w:rFonts w:cs="Arial"/>
          <w:bCs/>
          <w:sz w:val="22"/>
          <w:szCs w:val="22"/>
        </w:rPr>
        <w:t>Łącznej kwoty za realizację całości Przedmiotu zapytania</w:t>
      </w:r>
      <w:r w:rsidR="00135D81" w:rsidRPr="00F038E9">
        <w:rPr>
          <w:rFonts w:cs="Arial"/>
          <w:bCs/>
          <w:sz w:val="22"/>
          <w:szCs w:val="22"/>
        </w:rPr>
        <w:t>.</w:t>
      </w:r>
      <w:r w:rsidR="00165136" w:rsidRPr="00F038E9">
        <w:rPr>
          <w:rFonts w:cs="Arial"/>
          <w:bCs/>
          <w:sz w:val="22"/>
          <w:szCs w:val="22"/>
        </w:rPr>
        <w:t xml:space="preserve"> </w:t>
      </w:r>
      <w:r w:rsidR="00533D82" w:rsidRPr="00533D82">
        <w:rPr>
          <w:rFonts w:cs="Arial"/>
          <w:bCs/>
          <w:sz w:val="22"/>
          <w:szCs w:val="22"/>
        </w:rPr>
        <w:t>P</w:t>
      </w:r>
      <w:r w:rsidR="008A4DDA" w:rsidRPr="00533D82">
        <w:rPr>
          <w:rFonts w:cs="Arial"/>
          <w:bCs/>
          <w:sz w:val="22"/>
          <w:szCs w:val="22"/>
        </w:rPr>
        <w:t xml:space="preserve">odanie terminu płatności </w:t>
      </w:r>
      <w:r w:rsidR="00F038E9">
        <w:rPr>
          <w:rFonts w:cs="Arial"/>
          <w:bCs/>
          <w:sz w:val="22"/>
          <w:szCs w:val="22"/>
        </w:rPr>
        <w:t xml:space="preserve">                     </w:t>
      </w:r>
      <w:r>
        <w:rPr>
          <w:rFonts w:cs="Arial"/>
          <w:bCs/>
          <w:sz w:val="22"/>
          <w:szCs w:val="22"/>
        </w:rPr>
        <w:t xml:space="preserve"> </w:t>
      </w:r>
    </w:p>
    <w:p w14:paraId="3958FAC6" w14:textId="7344394F" w:rsidR="008A4DDA" w:rsidRPr="00533D82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038E9">
        <w:rPr>
          <w:rFonts w:cs="Arial"/>
          <w:bCs/>
          <w:sz w:val="22"/>
          <w:szCs w:val="22"/>
        </w:rPr>
        <w:t xml:space="preserve">w </w:t>
      </w:r>
      <w:r w:rsidR="008A4DDA" w:rsidRPr="00533D82">
        <w:rPr>
          <w:rFonts w:cs="Arial"/>
          <w:bCs/>
          <w:sz w:val="22"/>
          <w:szCs w:val="22"/>
        </w:rPr>
        <w:t xml:space="preserve">zakresie 45-60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="008A4DDA"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25994E1B" w14:textId="77777777" w:rsidR="008A4DDA" w:rsidRPr="004D3791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lastRenderedPageBreak/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055622ED" w14:textId="77777777" w:rsidR="00410F29" w:rsidRPr="004D3791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>
        <w:rPr>
          <w:rFonts w:cs="Arial"/>
          <w:b/>
          <w:bCs/>
          <w:sz w:val="22"/>
          <w:szCs w:val="22"/>
        </w:rPr>
        <w:t xml:space="preserve"> </w:t>
      </w:r>
      <w:r w:rsidR="00652DCB" w:rsidRPr="00652DCB">
        <w:rPr>
          <w:rFonts w:cs="Arial"/>
        </w:rPr>
        <w:t>i nie przysługuje mu prawo roszczenia o zwrot tych kosztów</w:t>
      </w:r>
      <w:r w:rsidRPr="004D3791">
        <w:rPr>
          <w:rFonts w:cs="Arial"/>
          <w:b/>
          <w:bCs/>
          <w:sz w:val="22"/>
          <w:szCs w:val="22"/>
        </w:rPr>
        <w:t xml:space="preserve">. </w:t>
      </w:r>
      <w:r w:rsidRPr="004D3791">
        <w:rPr>
          <w:rFonts w:cs="Arial"/>
          <w:sz w:val="22"/>
          <w:szCs w:val="22"/>
        </w:rPr>
        <w:t>Niezależnie</w:t>
      </w:r>
      <w:r w:rsidR="00135D81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>
        <w:rPr>
          <w:rFonts w:cs="Arial"/>
          <w:sz w:val="22"/>
          <w:szCs w:val="22"/>
        </w:rPr>
        <w:t xml:space="preserve">                   </w:t>
      </w:r>
      <w:r w:rsidRPr="004D379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4868BA7" w14:textId="77777777" w:rsidR="002A4AE5" w:rsidRPr="004D379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4D379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5E078D3" w14:textId="77777777" w:rsidR="00214578" w:rsidRDefault="00214578" w:rsidP="00214578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A252B73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701F18F6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5A2352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52F58DD1" w14:textId="77777777" w:rsidR="005A2352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39828C1" w14:textId="77777777" w:rsidR="0016227E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8CE790" w14:textId="77777777" w:rsidR="005A2352" w:rsidRPr="008D50EB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60590B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5FC01D45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DODATKOWE INFORMACJE:</w:t>
      </w:r>
    </w:p>
    <w:p w14:paraId="682FBF73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6B39CD48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umowy jednorazowej OWZ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określony</w:t>
      </w:r>
      <w:r w:rsidRPr="008E2704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0067F0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F56879B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59D0F1E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7559A226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AAE8B1D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651B7C06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5A2352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007D283A" w14:textId="77777777" w:rsidR="005A2352" w:rsidRDefault="005A235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630F43A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DD69790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678B37F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EE72BE1" w14:textId="7C442AC3" w:rsid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lastRenderedPageBreak/>
        <w:t>Osoby do kontaktu</w:t>
      </w:r>
    </w:p>
    <w:p w14:paraId="2F613DFD" w14:textId="258B178E" w:rsidR="008E2704" w:rsidRP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Cs/>
          <w:sz w:val="22"/>
          <w:szCs w:val="22"/>
        </w:rPr>
      </w:pPr>
      <w:r w:rsidRPr="00214578">
        <w:rPr>
          <w:rFonts w:cs="Arial"/>
          <w:bCs/>
          <w:sz w:val="22"/>
          <w:szCs w:val="22"/>
        </w:rPr>
        <w:t>Kamil Mioduski</w:t>
      </w:r>
    </w:p>
    <w:p w14:paraId="4093DFB6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>Specjalista</w:t>
      </w:r>
    </w:p>
    <w:p w14:paraId="03FA29EE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 xml:space="preserve">Zespół Centralnych Zakupów Taktycznych </w:t>
      </w:r>
    </w:p>
    <w:p w14:paraId="2F2736A6" w14:textId="2D845954" w:rsidR="008E2704" w:rsidRPr="00B02235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B02235">
        <w:rPr>
          <w:rFonts w:cs="Arial"/>
          <w:sz w:val="22"/>
          <w:szCs w:val="22"/>
        </w:rPr>
        <w:t>T</w:t>
      </w:r>
      <w:r w:rsidR="008E2704" w:rsidRPr="00B02235">
        <w:rPr>
          <w:rFonts w:cs="Arial"/>
          <w:sz w:val="22"/>
          <w:szCs w:val="22"/>
        </w:rPr>
        <w:t>el. +48667730091</w:t>
      </w:r>
    </w:p>
    <w:p w14:paraId="0E685812" w14:textId="4061E4B8" w:rsidR="008E2704" w:rsidRPr="00214578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E</w:t>
      </w:r>
      <w:r w:rsidR="008E2704" w:rsidRPr="00214578">
        <w:rPr>
          <w:rFonts w:cs="Arial"/>
          <w:sz w:val="22"/>
          <w:szCs w:val="22"/>
          <w:lang w:val="en-US"/>
        </w:rPr>
        <w:t xml:space="preserve">-mail: </w:t>
      </w:r>
      <w:hyperlink r:id="rId13" w:history="1">
        <w:r w:rsidR="008E2704" w:rsidRPr="00214578">
          <w:rPr>
            <w:rStyle w:val="Hipercze"/>
            <w:rFonts w:cs="Arial"/>
            <w:sz w:val="22"/>
            <w:szCs w:val="22"/>
            <w:lang w:val="en-US"/>
          </w:rPr>
          <w:t>kamil.mioduski@orlen.pl</w:t>
        </w:r>
      </w:hyperlink>
      <w:r w:rsidR="008E2704" w:rsidRPr="00214578">
        <w:rPr>
          <w:rFonts w:cs="Arial"/>
          <w:sz w:val="22"/>
          <w:szCs w:val="22"/>
          <w:lang w:val="en-US"/>
        </w:rPr>
        <w:t xml:space="preserve"> </w:t>
      </w:r>
    </w:p>
    <w:p w14:paraId="5407753E" w14:textId="77777777" w:rsidR="008E2704" w:rsidRPr="00AE1EE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02468C20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D3791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Integralną część przedmiotowego </w:t>
      </w:r>
      <w:r>
        <w:rPr>
          <w:rFonts w:cs="Arial"/>
          <w:color w:val="000000"/>
          <w:sz w:val="22"/>
          <w:szCs w:val="22"/>
        </w:rPr>
        <w:t>Zapytania ofertowego</w:t>
      </w:r>
      <w:r w:rsidRPr="004D379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5A70785A" w14:textId="7B198802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1</w:t>
      </w:r>
      <w:r w:rsidR="005A23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1D7DEE">
        <w:rPr>
          <w:rFonts w:ascii="Arial" w:hAnsi="Arial" w:cs="Arial"/>
          <w:color w:val="000000"/>
          <w:sz w:val="22"/>
          <w:szCs w:val="22"/>
        </w:rPr>
        <w:t>- Specyfikacja techniczna;</w:t>
      </w:r>
    </w:p>
    <w:p w14:paraId="27C60AB6" w14:textId="77777777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2 – Oświadczenie o Beneficjencie Rzeczywistym;</w:t>
      </w:r>
    </w:p>
    <w:p w14:paraId="73959ED0" w14:textId="77777777" w:rsidR="008E2704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3 – Regulamin i polityka prywatności Platformy Zakupowej CONNECT;</w:t>
      </w:r>
    </w:p>
    <w:p w14:paraId="29F707CE" w14:textId="7CF18AD4" w:rsidR="00B02235" w:rsidRDefault="00B02235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4 – Oświadczenie oferenta d</w:t>
      </w:r>
      <w:r w:rsidR="007D3604">
        <w:rPr>
          <w:rFonts w:ascii="Arial" w:hAnsi="Arial" w:cs="Arial"/>
          <w:color w:val="000000"/>
          <w:sz w:val="22"/>
          <w:szCs w:val="22"/>
        </w:rPr>
        <w:t>o podpisu;</w:t>
      </w:r>
    </w:p>
    <w:p w14:paraId="0870F765" w14:textId="0F3292C7" w:rsidR="007D3604" w:rsidRPr="001D7DEE" w:rsidRDefault="007D36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204DB2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 xml:space="preserve"> – Ogólne Warunki Zakupu Towarów</w:t>
      </w:r>
      <w:r w:rsidR="00114552">
        <w:rPr>
          <w:rFonts w:ascii="Arial" w:hAnsi="Arial" w:cs="Arial"/>
          <w:color w:val="000000"/>
          <w:sz w:val="22"/>
          <w:szCs w:val="22"/>
        </w:rPr>
        <w:t>;</w:t>
      </w:r>
    </w:p>
    <w:p w14:paraId="41FE66E3" w14:textId="77777777" w:rsidR="001D4279" w:rsidRPr="004D379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D379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DD35" w14:textId="77777777" w:rsidR="005A2E3E" w:rsidRDefault="005A2E3E">
      <w:r>
        <w:separator/>
      </w:r>
    </w:p>
  </w:endnote>
  <w:endnote w:type="continuationSeparator" w:id="0">
    <w:p w14:paraId="3F97214A" w14:textId="77777777" w:rsidR="005A2E3E" w:rsidRDefault="005A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7492" w14:textId="77777777" w:rsidR="005A2E3E" w:rsidRDefault="005A2E3E">
      <w:r>
        <w:separator/>
      </w:r>
    </w:p>
  </w:footnote>
  <w:footnote w:type="continuationSeparator" w:id="0">
    <w:p w14:paraId="1C66C5B7" w14:textId="77777777" w:rsidR="005A2E3E" w:rsidRDefault="005A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4E0B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455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04DB2"/>
    <w:rsid w:val="00214578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4AE5"/>
    <w:rsid w:val="002A6EDB"/>
    <w:rsid w:val="002C177E"/>
    <w:rsid w:val="002D778E"/>
    <w:rsid w:val="002E38EB"/>
    <w:rsid w:val="002F77DD"/>
    <w:rsid w:val="00304F9D"/>
    <w:rsid w:val="00315316"/>
    <w:rsid w:val="00317905"/>
    <w:rsid w:val="0032177C"/>
    <w:rsid w:val="00330E44"/>
    <w:rsid w:val="0033151A"/>
    <w:rsid w:val="00335378"/>
    <w:rsid w:val="00336621"/>
    <w:rsid w:val="003429B7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4F53"/>
    <w:rsid w:val="00467C6C"/>
    <w:rsid w:val="00472705"/>
    <w:rsid w:val="00476DAC"/>
    <w:rsid w:val="00481100"/>
    <w:rsid w:val="00483C63"/>
    <w:rsid w:val="004932A2"/>
    <w:rsid w:val="00494EEB"/>
    <w:rsid w:val="004955C2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2E3E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729C0"/>
    <w:rsid w:val="00681A75"/>
    <w:rsid w:val="0068722F"/>
    <w:rsid w:val="00687DD5"/>
    <w:rsid w:val="00687F82"/>
    <w:rsid w:val="006932DE"/>
    <w:rsid w:val="006A2C89"/>
    <w:rsid w:val="006A6D5B"/>
    <w:rsid w:val="006B11E6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303DB"/>
    <w:rsid w:val="00744107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D3604"/>
    <w:rsid w:val="007E57FF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B2F33"/>
    <w:rsid w:val="008D2FFC"/>
    <w:rsid w:val="008D50EB"/>
    <w:rsid w:val="008E2704"/>
    <w:rsid w:val="008F4B7A"/>
    <w:rsid w:val="008F5B3F"/>
    <w:rsid w:val="009021C1"/>
    <w:rsid w:val="00907EC1"/>
    <w:rsid w:val="0091704E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57AF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10D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2235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97C66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36CCD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5391"/>
    <w:rsid w:val="00D16C16"/>
    <w:rsid w:val="00D201A5"/>
    <w:rsid w:val="00D27A3D"/>
    <w:rsid w:val="00D33860"/>
    <w:rsid w:val="00D3405B"/>
    <w:rsid w:val="00D372D1"/>
    <w:rsid w:val="00D4051D"/>
    <w:rsid w:val="00D53A7C"/>
    <w:rsid w:val="00D570BA"/>
    <w:rsid w:val="00D664A3"/>
    <w:rsid w:val="00D674D0"/>
    <w:rsid w:val="00D67B0B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C5FD0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223</TotalTime>
  <Pages>5</Pages>
  <Words>1225</Words>
  <Characters>8096</Characters>
  <Application>Microsoft Office Word</Application>
  <DocSecurity>0</DocSecurity>
  <Lines>157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22</cp:revision>
  <cp:lastPrinted>2008-02-25T07:24:00Z</cp:lastPrinted>
  <dcterms:created xsi:type="dcterms:W3CDTF">2025-09-23T07:51:00Z</dcterms:created>
  <dcterms:modified xsi:type="dcterms:W3CDTF">2026-09-04T07:25:00Z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